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422C3" w14:textId="77777777" w:rsidR="00196D87" w:rsidRDefault="00196D87" w:rsidP="00196D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Nicholas CHILDMYLL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70643EB" w14:textId="77777777" w:rsidR="00196D87" w:rsidRDefault="00196D87" w:rsidP="00196D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668673D" w14:textId="77777777" w:rsidR="00196D87" w:rsidRDefault="00196D87" w:rsidP="00196D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4D52F9" w14:textId="77777777" w:rsidR="00196D87" w:rsidRDefault="00196D87" w:rsidP="00196D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74DCB2" w14:textId="77777777" w:rsidR="00196D87" w:rsidRDefault="00196D87" w:rsidP="00196D8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9436204" w14:textId="77777777" w:rsidR="00196D87" w:rsidRDefault="00196D87" w:rsidP="00196D8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9142CFC" w14:textId="77777777" w:rsidR="00196D87" w:rsidRDefault="00196D87" w:rsidP="00196D8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60EB136" w14:textId="77777777" w:rsidR="00196D87" w:rsidRDefault="00196D87" w:rsidP="00196D8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CB15383" w14:textId="77777777" w:rsidR="00196D87" w:rsidRDefault="00196D87" w:rsidP="00196D8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9DD9BD6" w14:textId="77777777" w:rsidR="00196D87" w:rsidRDefault="00196D87" w:rsidP="00196D8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6F1C6E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E175D" w14:textId="77777777" w:rsidR="00196D87" w:rsidRDefault="00196D87" w:rsidP="009139A6">
      <w:r>
        <w:separator/>
      </w:r>
    </w:p>
  </w:endnote>
  <w:endnote w:type="continuationSeparator" w:id="0">
    <w:p w14:paraId="422250AF" w14:textId="77777777" w:rsidR="00196D87" w:rsidRDefault="00196D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39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0C3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464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9726F" w14:textId="77777777" w:rsidR="00196D87" w:rsidRDefault="00196D87" w:rsidP="009139A6">
      <w:r>
        <w:separator/>
      </w:r>
    </w:p>
  </w:footnote>
  <w:footnote w:type="continuationSeparator" w:id="0">
    <w:p w14:paraId="69777716" w14:textId="77777777" w:rsidR="00196D87" w:rsidRDefault="00196D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86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92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4AE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87"/>
    <w:rsid w:val="000666E0"/>
    <w:rsid w:val="00196D8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C4FE"/>
  <w15:chartTrackingRefBased/>
  <w15:docId w15:val="{934798C6-AD48-4059-BC20-CC82DF4E3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2022-07-18T20:38:00Z</dcterms:created>
  <dcterms:modified xsi:type="dcterms:W3CDTF">2022-07-18T20:39:00Z</dcterms:modified>
</cp:coreProperties>
</file>